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4D6A6" w14:textId="77777777" w:rsidR="00584E4A" w:rsidRDefault="00584E4A" w:rsidP="00584E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POTTER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d.1466-67)</w:t>
      </w:r>
    </w:p>
    <w:p w14:paraId="0DAB64AA" w14:textId="77777777" w:rsidR="00584E4A" w:rsidRDefault="00584E4A" w:rsidP="00584E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East Markham.</w:t>
      </w:r>
    </w:p>
    <w:p w14:paraId="034196BE" w14:textId="77777777" w:rsidR="00584E4A" w:rsidRDefault="00584E4A" w:rsidP="00584E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40A75B" w14:textId="77777777" w:rsidR="00584E4A" w:rsidRDefault="00584E4A" w:rsidP="00584E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61079A" w14:textId="77777777" w:rsidR="00584E4A" w:rsidRDefault="00584E4A" w:rsidP="00584E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Oct.1466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p.131)</w:t>
      </w:r>
    </w:p>
    <w:p w14:paraId="1A6DA2F6" w14:textId="77777777" w:rsidR="00584E4A" w:rsidRDefault="00584E4A" w:rsidP="00584E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Apr.1467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B118404" w14:textId="77777777" w:rsidR="00584E4A" w:rsidRDefault="00584E4A" w:rsidP="00584E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0286AF" w14:textId="77777777" w:rsidR="00584E4A" w:rsidRDefault="00584E4A" w:rsidP="00584E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F5E3E0" w14:textId="77777777" w:rsidR="00584E4A" w:rsidRPr="00422191" w:rsidRDefault="00584E4A" w:rsidP="00584E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5D3415B0" w14:textId="77777777" w:rsidR="00584E4A" w:rsidRPr="00575AA3" w:rsidRDefault="00584E4A" w:rsidP="00584E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947BD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C948C" w14:textId="77777777" w:rsidR="00584E4A" w:rsidRDefault="00584E4A" w:rsidP="009139A6">
      <w:r>
        <w:separator/>
      </w:r>
    </w:p>
  </w:endnote>
  <w:endnote w:type="continuationSeparator" w:id="0">
    <w:p w14:paraId="259CBE96" w14:textId="77777777" w:rsidR="00584E4A" w:rsidRDefault="00584E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7F7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FE7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17E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F7A5D" w14:textId="77777777" w:rsidR="00584E4A" w:rsidRDefault="00584E4A" w:rsidP="009139A6">
      <w:r>
        <w:separator/>
      </w:r>
    </w:p>
  </w:footnote>
  <w:footnote w:type="continuationSeparator" w:id="0">
    <w:p w14:paraId="5AEA0FE0" w14:textId="77777777" w:rsidR="00584E4A" w:rsidRDefault="00584E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1F9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D4D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E81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E4A"/>
    <w:rsid w:val="000666E0"/>
    <w:rsid w:val="002510B7"/>
    <w:rsid w:val="00584E4A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2D72A"/>
  <w15:chartTrackingRefBased/>
  <w15:docId w15:val="{B898C068-81B0-4739-85D1-7FC0751D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2021-04-10T14:21:00Z</dcterms:created>
  <dcterms:modified xsi:type="dcterms:W3CDTF">2021-04-10T14:22:00Z</dcterms:modified>
</cp:coreProperties>
</file>